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A" w:rsidRDefault="007F349A">
      <w:pPr>
        <w:rPr>
          <w:b/>
          <w:bCs/>
          <w:sz w:val="36"/>
          <w:szCs w:val="36"/>
        </w:rPr>
      </w:pPr>
      <w:r>
        <w:rPr>
          <w:noProof/>
          <w:lang w:eastAsia="pt-PT"/>
        </w:rPr>
        <w:pict>
          <v:roundrect id="_x0000_s1026" style="position:absolute;margin-left:270.45pt;margin-top:8.05pt;width:247.75pt;height:733.95pt;z-index:251658240" arcsize="10923f" strokeweight="2pt">
            <v:textbox>
              <w:txbxContent>
                <w:p w:rsidR="007F349A" w:rsidRDefault="007F349A" w:rsidP="0079081F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OFICINA DE ESCRITA</w:t>
                  </w:r>
                </w:p>
                <w:p w:rsidR="007F349A" w:rsidRDefault="007F349A" w:rsidP="0079081F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 xml:space="preserve">Código de Revisão </w:t>
                  </w:r>
                </w:p>
                <w:p w:rsidR="007F349A" w:rsidRDefault="007F349A" w:rsidP="0079081F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</w:p>
                <w:p w:rsidR="007F349A" w:rsidRPr="00D7218D" w:rsidRDefault="007F349A" w:rsidP="0079081F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Exemplos de revisão na construção frásica: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AT – acrescentar texto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SUB – substituir ou corrigir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DES – Deslocar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SUP – suprimir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 xml:space="preserve"> [A] – colocar maiúscula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[a</w:t>
                  </w:r>
                  <w:r w:rsidRPr="00D7218D">
                    <w:rPr>
                      <w:b/>
                      <w:bCs/>
                      <w:sz w:val="32"/>
                      <w:szCs w:val="32"/>
                    </w:rPr>
                    <w:t>] – colocar minúscula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[P] – colocar no Plural</w:t>
                  </w:r>
                </w:p>
                <w:p w:rsidR="007F349A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 xml:space="preserve">[S] – colocar no singular 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7F349A" w:rsidRPr="00D7218D" w:rsidRDefault="007F349A" w:rsidP="0079081F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Exemplos de revisão de sinais de pontuação e sinais gráficos: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+1(,) – acrescentar uma vírgula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-1(,) – retirar uma vírgula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+ 1(.) – acrescentar um</w:t>
                  </w:r>
                  <w:r w:rsidRPr="00D7218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ponto final</w:t>
                  </w:r>
                </w:p>
                <w:p w:rsidR="007F349A" w:rsidRPr="00D7218D" w:rsidRDefault="007F349A" w:rsidP="0079081F">
                  <w:pPr>
                    <w:rPr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-1 (-) – retirar hífen</w:t>
                  </w:r>
                </w:p>
                <w:p w:rsidR="007F349A" w:rsidRPr="00D7218D" w:rsidRDefault="007F349A" w:rsidP="0079081F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pt-PT"/>
        </w:rPr>
        <w:pict>
          <v:roundrect id="_x0000_s1027" style="position:absolute;margin-left:1.05pt;margin-top:8.05pt;width:247.75pt;height:733.95pt;z-index:251657216" arcsize="10923f" strokeweight="2pt">
            <v:textbox>
              <w:txbxContent>
                <w:p w:rsidR="007F349A" w:rsidRDefault="007F349A" w:rsidP="00D7218D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OFICINA DE ESCRITA</w:t>
                  </w:r>
                </w:p>
                <w:p w:rsidR="007F349A" w:rsidRDefault="007F349A" w:rsidP="00D7218D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 xml:space="preserve">Código de Revisão </w:t>
                  </w:r>
                </w:p>
                <w:p w:rsidR="007F349A" w:rsidRDefault="007F349A" w:rsidP="00D7218D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</w:p>
                <w:p w:rsidR="007F349A" w:rsidRPr="00D7218D" w:rsidRDefault="007F349A" w:rsidP="00D7218D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Exemplos de revisão na construção frásica: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AT – acrescentar texto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SUB – substituir ou corrigir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DES – Deslocar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SUP – suprimir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 xml:space="preserve"> [A] – colocar maiúscula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[a</w:t>
                  </w:r>
                  <w:r w:rsidRPr="00D7218D">
                    <w:rPr>
                      <w:b/>
                      <w:bCs/>
                      <w:sz w:val="32"/>
                      <w:szCs w:val="32"/>
                    </w:rPr>
                    <w:t>] – colocar minúscula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[P] – colocar no Plural</w:t>
                  </w:r>
                </w:p>
                <w:p w:rsidR="007F349A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 xml:space="preserve">[S] – colocar no singular 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7F349A" w:rsidRPr="00D7218D" w:rsidRDefault="007F349A" w:rsidP="00D7218D">
                  <w:pPr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rFonts w:ascii="Eras Bold ITC" w:hAnsi="Eras Bold ITC" w:cs="Eras Bold ITC"/>
                      <w:b/>
                      <w:bCs/>
                      <w:sz w:val="32"/>
                      <w:szCs w:val="32"/>
                    </w:rPr>
                    <w:t>Exemplos de revisão de sinais de pontuação e sinais gráficos: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+1(,) – acrescentar uma vírgula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-1(,) – retirar uma vírgula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+ 1(.) – acrescentar um ponto final</w:t>
                  </w:r>
                </w:p>
                <w:p w:rsidR="007F349A" w:rsidRPr="00D7218D" w:rsidRDefault="007F349A" w:rsidP="00D7218D">
                  <w:pPr>
                    <w:rPr>
                      <w:sz w:val="32"/>
                      <w:szCs w:val="32"/>
                    </w:rPr>
                  </w:pPr>
                  <w:r w:rsidRPr="00D7218D">
                    <w:rPr>
                      <w:b/>
                      <w:bCs/>
                      <w:sz w:val="32"/>
                      <w:szCs w:val="32"/>
                    </w:rPr>
                    <w:t>-1 (-) – retirar hífen</w:t>
                  </w:r>
                </w:p>
                <w:p w:rsidR="007F349A" w:rsidRPr="00D7218D" w:rsidRDefault="007F349A" w:rsidP="00D7218D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7F349A" w:rsidRPr="00BD2293" w:rsidRDefault="007F349A">
      <w:pPr>
        <w:rPr>
          <w:b/>
          <w:bCs/>
          <w:sz w:val="36"/>
          <w:szCs w:val="36"/>
        </w:rPr>
      </w:pPr>
    </w:p>
    <w:sectPr w:rsidR="007F349A" w:rsidRPr="00BD2293" w:rsidSect="00614A8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845CB"/>
    <w:multiLevelType w:val="hybridMultilevel"/>
    <w:tmpl w:val="DEC02B3C"/>
    <w:lvl w:ilvl="0" w:tplc="F594CC2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009"/>
    <w:rsid w:val="000B36AF"/>
    <w:rsid w:val="0025391B"/>
    <w:rsid w:val="004D1672"/>
    <w:rsid w:val="005B2AEE"/>
    <w:rsid w:val="005E05B0"/>
    <w:rsid w:val="00614A83"/>
    <w:rsid w:val="0079081F"/>
    <w:rsid w:val="007F349A"/>
    <w:rsid w:val="00BD2293"/>
    <w:rsid w:val="00C9331F"/>
    <w:rsid w:val="00D7218D"/>
    <w:rsid w:val="00DB6009"/>
    <w:rsid w:val="00E26E28"/>
    <w:rsid w:val="00E422A4"/>
    <w:rsid w:val="00E9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22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7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1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0</Words>
  <Characters>3</Characters>
  <Application>Microsoft Office Outlook</Application>
  <DocSecurity>0</DocSecurity>
  <Lines>0</Lines>
  <Paragraphs>0</Paragraphs>
  <ScaleCrop>false</ScaleCrop>
  <Company>escolas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escolas</dc:creator>
  <cp:keywords/>
  <dc:description/>
  <cp:lastModifiedBy>WindowsXP</cp:lastModifiedBy>
  <cp:revision>2</cp:revision>
  <dcterms:created xsi:type="dcterms:W3CDTF">2012-02-25T23:53:00Z</dcterms:created>
  <dcterms:modified xsi:type="dcterms:W3CDTF">2012-02-25T23:53:00Z</dcterms:modified>
</cp:coreProperties>
</file>