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1" w:type="dxa"/>
        <w:tblInd w:w="-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5"/>
        <w:gridCol w:w="1559"/>
        <w:gridCol w:w="1559"/>
        <w:gridCol w:w="1560"/>
        <w:gridCol w:w="1701"/>
        <w:gridCol w:w="1559"/>
        <w:gridCol w:w="1560"/>
        <w:gridCol w:w="1559"/>
        <w:gridCol w:w="1559"/>
        <w:gridCol w:w="1560"/>
      </w:tblGrid>
      <w:tr w:rsidR="00DB1A6A" w:rsidRPr="00C75F51" w:rsidTr="003F48EE">
        <w:tc>
          <w:tcPr>
            <w:tcW w:w="1985" w:type="dxa"/>
            <w:shd w:val="clear" w:color="auto" w:fill="C2D69B"/>
          </w:tcPr>
          <w:p w:rsidR="00DB1A6A" w:rsidRPr="00C75F51" w:rsidRDefault="00DB1A6A" w:rsidP="00C75F51">
            <w:pPr>
              <w:ind w:left="0"/>
              <w:rPr>
                <w:rFonts w:ascii="Arial Unicode MS" w:hAnsi="Arial Unicode MS" w:cs="Arial Unicode MS"/>
                <w:sz w:val="32"/>
                <w:szCs w:val="32"/>
              </w:rPr>
            </w:pPr>
            <w:r>
              <w:rPr>
                <w:noProof/>
                <w:lang w:eastAsia="pt-PT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-5.1pt;margin-top:-.65pt;width:95.65pt;height:69.85pt;z-index:251658240" o:connectortype="straight"/>
              </w:pict>
            </w:r>
            <w:r w:rsidRPr="00C75F51">
              <w:rPr>
                <w:rFonts w:ascii="Arial Unicode MS" w:hAnsi="Arial Unicode MS" w:cs="Arial Unicode MS"/>
                <w:sz w:val="32"/>
                <w:szCs w:val="32"/>
              </w:rPr>
              <w:t xml:space="preserve">          Dia</w:t>
            </w:r>
          </w:p>
          <w:p w:rsidR="00DB1A6A" w:rsidRPr="00C75F51" w:rsidRDefault="00DB1A6A" w:rsidP="00C75F51">
            <w:pPr>
              <w:ind w:left="0"/>
              <w:rPr>
                <w:rFonts w:ascii="Arial Unicode MS" w:hAnsi="Arial Unicode MS" w:cs="Arial Unicode MS"/>
                <w:sz w:val="32"/>
                <w:szCs w:val="32"/>
              </w:rPr>
            </w:pPr>
            <w:r w:rsidRPr="00C75F51">
              <w:rPr>
                <w:rFonts w:ascii="Arial Unicode MS" w:hAnsi="Arial Unicode MS" w:cs="Arial Unicode MS"/>
                <w:sz w:val="32"/>
                <w:szCs w:val="32"/>
              </w:rPr>
              <w:t>Alunos</w:t>
            </w:r>
          </w:p>
        </w:tc>
        <w:tc>
          <w:tcPr>
            <w:tcW w:w="1559" w:type="dxa"/>
            <w:shd w:val="clear" w:color="auto" w:fill="C2D69B"/>
          </w:tcPr>
          <w:p w:rsidR="00DB1A6A" w:rsidRPr="00C75F51" w:rsidRDefault="00DB1A6A" w:rsidP="00C75F51">
            <w:pPr>
              <w:ind w:left="0"/>
              <w:rPr>
                <w:rFonts w:ascii="Arial Unicode MS" w:hAnsi="Arial Unicode MS" w:cs="Arial Unicode MS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C2D69B"/>
          </w:tcPr>
          <w:p w:rsidR="00DB1A6A" w:rsidRPr="00C75F51" w:rsidRDefault="00DB1A6A" w:rsidP="00C75F51">
            <w:pPr>
              <w:ind w:left="0"/>
              <w:rPr>
                <w:rFonts w:ascii="Arial Unicode MS" w:hAnsi="Arial Unicode MS" w:cs="Arial Unicode MS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C2D69B"/>
          </w:tcPr>
          <w:p w:rsidR="00DB1A6A" w:rsidRPr="00C75F51" w:rsidRDefault="00DB1A6A" w:rsidP="00C75F51">
            <w:pPr>
              <w:ind w:left="0"/>
              <w:rPr>
                <w:rFonts w:ascii="Arial Unicode MS" w:hAnsi="Arial Unicode MS" w:cs="Arial Unicode MS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C2D69B"/>
          </w:tcPr>
          <w:p w:rsidR="00DB1A6A" w:rsidRPr="00C75F51" w:rsidRDefault="00DB1A6A" w:rsidP="00C75F51">
            <w:pPr>
              <w:ind w:left="0"/>
              <w:rPr>
                <w:rFonts w:ascii="Arial Unicode MS" w:hAnsi="Arial Unicode MS" w:cs="Arial Unicode MS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C2D69B"/>
          </w:tcPr>
          <w:p w:rsidR="00DB1A6A" w:rsidRPr="00C75F51" w:rsidRDefault="00DB1A6A" w:rsidP="00C75F51">
            <w:pPr>
              <w:ind w:left="0"/>
              <w:rPr>
                <w:rFonts w:ascii="Arial Unicode MS" w:hAnsi="Arial Unicode MS" w:cs="Arial Unicode MS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C2D69B"/>
          </w:tcPr>
          <w:p w:rsidR="00DB1A6A" w:rsidRPr="00C75F51" w:rsidRDefault="00DB1A6A" w:rsidP="00C75F51">
            <w:pPr>
              <w:ind w:left="0"/>
              <w:rPr>
                <w:rFonts w:ascii="Arial Unicode MS" w:hAnsi="Arial Unicode MS" w:cs="Arial Unicode MS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C2D69B"/>
          </w:tcPr>
          <w:p w:rsidR="00DB1A6A" w:rsidRPr="00C75F51" w:rsidRDefault="00DB1A6A" w:rsidP="00C75F51">
            <w:pPr>
              <w:ind w:left="0"/>
              <w:rPr>
                <w:rFonts w:ascii="Arial Unicode MS" w:hAnsi="Arial Unicode MS" w:cs="Arial Unicode MS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C2D69B"/>
          </w:tcPr>
          <w:p w:rsidR="00DB1A6A" w:rsidRPr="00C75F51" w:rsidRDefault="00DB1A6A" w:rsidP="00C75F51">
            <w:pPr>
              <w:ind w:left="0"/>
              <w:rPr>
                <w:rFonts w:ascii="Arial Unicode MS" w:hAnsi="Arial Unicode MS" w:cs="Arial Unicode MS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C2D69B"/>
          </w:tcPr>
          <w:p w:rsidR="00DB1A6A" w:rsidRPr="00C75F51" w:rsidRDefault="00DB1A6A" w:rsidP="00C75F51">
            <w:pPr>
              <w:ind w:left="0"/>
              <w:rPr>
                <w:rFonts w:ascii="Arial Unicode MS" w:hAnsi="Arial Unicode MS" w:cs="Arial Unicode MS"/>
                <w:sz w:val="32"/>
                <w:szCs w:val="32"/>
              </w:rPr>
            </w:pPr>
          </w:p>
        </w:tc>
      </w:tr>
      <w:tr w:rsidR="00DB1A6A" w:rsidRPr="00C75F51" w:rsidTr="003F48EE">
        <w:tc>
          <w:tcPr>
            <w:tcW w:w="1985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</w:tr>
      <w:tr w:rsidR="00DB1A6A" w:rsidRPr="00C75F51" w:rsidTr="003F48EE">
        <w:tc>
          <w:tcPr>
            <w:tcW w:w="1985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</w:tr>
      <w:tr w:rsidR="00DB1A6A" w:rsidRPr="00C75F51" w:rsidTr="003F48EE">
        <w:tc>
          <w:tcPr>
            <w:tcW w:w="1985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</w:tr>
      <w:tr w:rsidR="00DB1A6A" w:rsidRPr="00C75F51" w:rsidTr="003F48EE">
        <w:tc>
          <w:tcPr>
            <w:tcW w:w="1985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</w:tr>
      <w:tr w:rsidR="00DB1A6A" w:rsidRPr="00C75F51" w:rsidTr="003F48EE">
        <w:tc>
          <w:tcPr>
            <w:tcW w:w="1985" w:type="dxa"/>
          </w:tcPr>
          <w:p w:rsidR="00DB1A6A" w:rsidRPr="00C75F51" w:rsidRDefault="00DB1A6A" w:rsidP="00C75F51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</w:tr>
      <w:tr w:rsidR="00DB1A6A" w:rsidRPr="00C75F51" w:rsidTr="003F48EE">
        <w:tc>
          <w:tcPr>
            <w:tcW w:w="1985" w:type="dxa"/>
          </w:tcPr>
          <w:p w:rsidR="00DB1A6A" w:rsidRPr="00C75F51" w:rsidRDefault="00DB1A6A" w:rsidP="00C75F51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</w:tr>
      <w:tr w:rsidR="00DB1A6A" w:rsidRPr="00C75F51" w:rsidTr="003F48EE">
        <w:tc>
          <w:tcPr>
            <w:tcW w:w="1985" w:type="dxa"/>
          </w:tcPr>
          <w:p w:rsidR="00DB1A6A" w:rsidRPr="00C75F51" w:rsidRDefault="00DB1A6A" w:rsidP="00C75F51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</w:tr>
      <w:tr w:rsidR="00DB1A6A" w:rsidRPr="00C75F51" w:rsidTr="003F48EE">
        <w:tc>
          <w:tcPr>
            <w:tcW w:w="1985" w:type="dxa"/>
          </w:tcPr>
          <w:p w:rsidR="00DB1A6A" w:rsidRPr="00C75F51" w:rsidRDefault="00DB1A6A" w:rsidP="00C75F51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</w:tr>
      <w:tr w:rsidR="00DB1A6A" w:rsidRPr="00C75F51" w:rsidTr="003F48EE">
        <w:tc>
          <w:tcPr>
            <w:tcW w:w="1985" w:type="dxa"/>
          </w:tcPr>
          <w:p w:rsidR="00DB1A6A" w:rsidRPr="00C75F51" w:rsidRDefault="00DB1A6A" w:rsidP="00C75F51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</w:tr>
      <w:tr w:rsidR="00DB1A6A" w:rsidRPr="00C75F51" w:rsidTr="003F48EE">
        <w:tc>
          <w:tcPr>
            <w:tcW w:w="1985" w:type="dxa"/>
          </w:tcPr>
          <w:p w:rsidR="00DB1A6A" w:rsidRPr="00C75F51" w:rsidRDefault="00DB1A6A" w:rsidP="00C75F51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</w:tr>
      <w:tr w:rsidR="00DB1A6A" w:rsidRPr="00C75F51" w:rsidTr="003F48EE">
        <w:tc>
          <w:tcPr>
            <w:tcW w:w="1985" w:type="dxa"/>
          </w:tcPr>
          <w:p w:rsidR="00DB1A6A" w:rsidRPr="00C75F51" w:rsidRDefault="00DB1A6A" w:rsidP="00C75F51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</w:tr>
      <w:tr w:rsidR="00DB1A6A" w:rsidRPr="00C75F51" w:rsidTr="003F48EE">
        <w:tc>
          <w:tcPr>
            <w:tcW w:w="1985" w:type="dxa"/>
          </w:tcPr>
          <w:p w:rsidR="00DB1A6A" w:rsidRPr="00C75F51" w:rsidRDefault="00DB1A6A" w:rsidP="00C75F51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</w:tr>
      <w:tr w:rsidR="00DB1A6A" w:rsidRPr="00C75F51" w:rsidTr="003F48EE">
        <w:tc>
          <w:tcPr>
            <w:tcW w:w="1985" w:type="dxa"/>
          </w:tcPr>
          <w:p w:rsidR="00DB1A6A" w:rsidRPr="00C75F51" w:rsidRDefault="00DB1A6A" w:rsidP="00C75F51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</w:tr>
      <w:tr w:rsidR="00DB1A6A" w:rsidRPr="00C75F51" w:rsidTr="003F48EE">
        <w:tc>
          <w:tcPr>
            <w:tcW w:w="1985" w:type="dxa"/>
          </w:tcPr>
          <w:p w:rsidR="00DB1A6A" w:rsidRPr="00C75F51" w:rsidRDefault="00DB1A6A" w:rsidP="00C75F51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</w:tr>
      <w:tr w:rsidR="00DB1A6A" w:rsidRPr="00C75F51" w:rsidTr="003F48EE">
        <w:tc>
          <w:tcPr>
            <w:tcW w:w="1985" w:type="dxa"/>
          </w:tcPr>
          <w:p w:rsidR="00DB1A6A" w:rsidRPr="00C75F51" w:rsidRDefault="00DB1A6A" w:rsidP="00C75F51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</w:tr>
      <w:tr w:rsidR="00DB1A6A" w:rsidRPr="00C75F51" w:rsidTr="003F48EE">
        <w:tc>
          <w:tcPr>
            <w:tcW w:w="1985" w:type="dxa"/>
          </w:tcPr>
          <w:p w:rsidR="00DB1A6A" w:rsidRPr="00C75F51" w:rsidRDefault="00DB1A6A" w:rsidP="00C75F51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</w:tr>
      <w:tr w:rsidR="00DB1A6A" w:rsidRPr="00C75F51" w:rsidTr="003F48EE">
        <w:trPr>
          <w:trHeight w:val="420"/>
        </w:trPr>
        <w:tc>
          <w:tcPr>
            <w:tcW w:w="1985" w:type="dxa"/>
          </w:tcPr>
          <w:p w:rsidR="00DB1A6A" w:rsidRPr="00C75F51" w:rsidRDefault="00DB1A6A" w:rsidP="00C75F51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</w:tr>
      <w:tr w:rsidR="00DB1A6A" w:rsidRPr="00C75F51" w:rsidTr="003F48EE">
        <w:tc>
          <w:tcPr>
            <w:tcW w:w="1985" w:type="dxa"/>
          </w:tcPr>
          <w:p w:rsidR="00DB1A6A" w:rsidRDefault="00DB1A6A" w:rsidP="00C75F51">
            <w:pPr>
              <w:ind w:firstLine="170"/>
            </w:pPr>
          </w:p>
          <w:p w:rsidR="00DB1A6A" w:rsidRDefault="00DB1A6A" w:rsidP="00C75F51">
            <w:pPr>
              <w:ind w:firstLine="170"/>
            </w:pPr>
          </w:p>
          <w:p w:rsidR="00DB1A6A" w:rsidRDefault="00DB1A6A" w:rsidP="00C75F51">
            <w:pPr>
              <w:ind w:firstLine="170"/>
            </w:pPr>
          </w:p>
          <w:p w:rsidR="00DB1A6A" w:rsidRPr="00C75F51" w:rsidRDefault="00DB1A6A" w:rsidP="00C75F51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C75F51">
            <w:pPr>
              <w:spacing w:line="360" w:lineRule="auto"/>
              <w:ind w:left="0"/>
            </w:pPr>
          </w:p>
        </w:tc>
      </w:tr>
      <w:tr w:rsidR="00DB1A6A" w:rsidRPr="00C75F51">
        <w:tc>
          <w:tcPr>
            <w:tcW w:w="1985" w:type="dxa"/>
          </w:tcPr>
          <w:p w:rsidR="00DB1A6A" w:rsidRPr="003F48EE" w:rsidRDefault="00DB1A6A" w:rsidP="003F48EE">
            <w:pPr>
              <w:ind w:firstLine="170"/>
            </w:pPr>
            <w:r>
              <w:rPr>
                <w:noProof/>
                <w:lang w:eastAsia="pt-PT"/>
              </w:rPr>
              <w:pict>
                <v:shape id="_x0000_s1031" type="#_x0000_t32" style="position:absolute;left:0;text-align:left;margin-left:-5.1pt;margin-top:-.65pt;width:95.65pt;height:69.85pt;z-index:251659264;mso-position-horizontal-relative:text;mso-position-vertical-relative:text" o:connectortype="straight"/>
              </w:pict>
            </w:r>
            <w:r w:rsidRPr="003F48EE">
              <w:t xml:space="preserve">          Dia</w:t>
            </w:r>
          </w:p>
          <w:p w:rsidR="00DB1A6A" w:rsidRPr="003F48EE" w:rsidRDefault="00DB1A6A" w:rsidP="003F48EE">
            <w:pPr>
              <w:ind w:firstLine="170"/>
            </w:pPr>
            <w:r w:rsidRPr="003F48EE">
              <w:t>Alunos</w:t>
            </w:r>
          </w:p>
        </w:tc>
        <w:tc>
          <w:tcPr>
            <w:tcW w:w="1559" w:type="dxa"/>
          </w:tcPr>
          <w:p w:rsidR="00DB1A6A" w:rsidRPr="003F48EE" w:rsidRDefault="00DB1A6A" w:rsidP="003F48EE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3F48EE" w:rsidRDefault="00DB1A6A" w:rsidP="003F48EE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3F48EE" w:rsidRDefault="00DB1A6A" w:rsidP="003F48EE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3F48EE" w:rsidRDefault="00DB1A6A" w:rsidP="003F48EE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3F48EE" w:rsidRDefault="00DB1A6A" w:rsidP="003F48EE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3F48EE" w:rsidRDefault="00DB1A6A" w:rsidP="003F48EE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3F48EE" w:rsidRDefault="00DB1A6A" w:rsidP="003F48EE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3F48EE" w:rsidRDefault="00DB1A6A" w:rsidP="003F48EE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3F48EE" w:rsidRDefault="00DB1A6A" w:rsidP="003F48EE">
            <w:pPr>
              <w:spacing w:line="360" w:lineRule="auto"/>
              <w:ind w:left="0"/>
            </w:pPr>
          </w:p>
        </w:tc>
      </w:tr>
      <w:tr w:rsidR="00DB1A6A" w:rsidRPr="00C75F51">
        <w:tc>
          <w:tcPr>
            <w:tcW w:w="1985" w:type="dxa"/>
          </w:tcPr>
          <w:p w:rsidR="00DB1A6A" w:rsidRPr="00C75F51" w:rsidRDefault="00DB1A6A" w:rsidP="003F48EE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</w:tr>
      <w:tr w:rsidR="00DB1A6A" w:rsidRPr="00C75F51">
        <w:tc>
          <w:tcPr>
            <w:tcW w:w="1985" w:type="dxa"/>
          </w:tcPr>
          <w:p w:rsidR="00DB1A6A" w:rsidRPr="00C75F51" w:rsidRDefault="00DB1A6A" w:rsidP="003F48EE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</w:tr>
      <w:tr w:rsidR="00DB1A6A" w:rsidRPr="00C75F51">
        <w:tc>
          <w:tcPr>
            <w:tcW w:w="1985" w:type="dxa"/>
          </w:tcPr>
          <w:p w:rsidR="00DB1A6A" w:rsidRPr="00C75F51" w:rsidRDefault="00DB1A6A" w:rsidP="003F48EE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</w:tr>
      <w:tr w:rsidR="00DB1A6A" w:rsidRPr="00C75F51">
        <w:tc>
          <w:tcPr>
            <w:tcW w:w="1985" w:type="dxa"/>
          </w:tcPr>
          <w:p w:rsidR="00DB1A6A" w:rsidRPr="00C75F51" w:rsidRDefault="00DB1A6A" w:rsidP="003F48EE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</w:tr>
      <w:tr w:rsidR="00DB1A6A" w:rsidRPr="00C75F51">
        <w:tc>
          <w:tcPr>
            <w:tcW w:w="1985" w:type="dxa"/>
          </w:tcPr>
          <w:p w:rsidR="00DB1A6A" w:rsidRPr="00C75F51" w:rsidRDefault="00DB1A6A" w:rsidP="004F071F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</w:tr>
      <w:tr w:rsidR="00DB1A6A" w:rsidRPr="00C75F51">
        <w:tc>
          <w:tcPr>
            <w:tcW w:w="1985" w:type="dxa"/>
          </w:tcPr>
          <w:p w:rsidR="00DB1A6A" w:rsidRPr="00C75F51" w:rsidRDefault="00DB1A6A" w:rsidP="004F071F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</w:tr>
      <w:tr w:rsidR="00DB1A6A" w:rsidRPr="00C75F51">
        <w:tc>
          <w:tcPr>
            <w:tcW w:w="1985" w:type="dxa"/>
          </w:tcPr>
          <w:p w:rsidR="00DB1A6A" w:rsidRPr="00C75F51" w:rsidRDefault="00DB1A6A" w:rsidP="004F071F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</w:tr>
      <w:tr w:rsidR="00DB1A6A" w:rsidRPr="00C75F51">
        <w:tc>
          <w:tcPr>
            <w:tcW w:w="1985" w:type="dxa"/>
          </w:tcPr>
          <w:p w:rsidR="00DB1A6A" w:rsidRPr="00C75F51" w:rsidRDefault="00DB1A6A" w:rsidP="004F071F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</w:tr>
      <w:tr w:rsidR="00DB1A6A" w:rsidRPr="00C75F51">
        <w:tc>
          <w:tcPr>
            <w:tcW w:w="1985" w:type="dxa"/>
          </w:tcPr>
          <w:p w:rsidR="00DB1A6A" w:rsidRPr="00C75F51" w:rsidRDefault="00DB1A6A" w:rsidP="004F071F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</w:tr>
      <w:tr w:rsidR="00DB1A6A" w:rsidRPr="00C75F51">
        <w:tc>
          <w:tcPr>
            <w:tcW w:w="1985" w:type="dxa"/>
          </w:tcPr>
          <w:p w:rsidR="00DB1A6A" w:rsidRPr="00C75F51" w:rsidRDefault="00DB1A6A" w:rsidP="004F071F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</w:tr>
      <w:tr w:rsidR="00DB1A6A" w:rsidRPr="00C75F51">
        <w:tc>
          <w:tcPr>
            <w:tcW w:w="1985" w:type="dxa"/>
          </w:tcPr>
          <w:p w:rsidR="00DB1A6A" w:rsidRPr="00C75F51" w:rsidRDefault="00DB1A6A" w:rsidP="004F071F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</w:tr>
      <w:tr w:rsidR="00DB1A6A" w:rsidRPr="00C75F51">
        <w:tc>
          <w:tcPr>
            <w:tcW w:w="1985" w:type="dxa"/>
          </w:tcPr>
          <w:p w:rsidR="00DB1A6A" w:rsidRPr="00C75F51" w:rsidRDefault="00DB1A6A" w:rsidP="004F071F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</w:tr>
      <w:tr w:rsidR="00DB1A6A" w:rsidRPr="00C75F51">
        <w:tc>
          <w:tcPr>
            <w:tcW w:w="1985" w:type="dxa"/>
          </w:tcPr>
          <w:p w:rsidR="00DB1A6A" w:rsidRPr="00C75F51" w:rsidRDefault="00DB1A6A" w:rsidP="004F071F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</w:tr>
      <w:tr w:rsidR="00DB1A6A" w:rsidRPr="00C75F51">
        <w:tc>
          <w:tcPr>
            <w:tcW w:w="1985" w:type="dxa"/>
          </w:tcPr>
          <w:p w:rsidR="00DB1A6A" w:rsidRPr="00C75F51" w:rsidRDefault="00DB1A6A" w:rsidP="004F071F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</w:tr>
      <w:tr w:rsidR="00DB1A6A" w:rsidRPr="00C75F51">
        <w:tc>
          <w:tcPr>
            <w:tcW w:w="1985" w:type="dxa"/>
          </w:tcPr>
          <w:p w:rsidR="00DB1A6A" w:rsidRPr="00C75F51" w:rsidRDefault="00DB1A6A" w:rsidP="004F071F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</w:tr>
      <w:tr w:rsidR="00DB1A6A" w:rsidRPr="00C75F51">
        <w:tc>
          <w:tcPr>
            <w:tcW w:w="1985" w:type="dxa"/>
          </w:tcPr>
          <w:p w:rsidR="00DB1A6A" w:rsidRPr="00C75F51" w:rsidRDefault="00DB1A6A" w:rsidP="004F071F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</w:tr>
      <w:tr w:rsidR="00DB1A6A" w:rsidRPr="00C75F51">
        <w:tc>
          <w:tcPr>
            <w:tcW w:w="1985" w:type="dxa"/>
          </w:tcPr>
          <w:p w:rsidR="00DB1A6A" w:rsidRPr="00C75F51" w:rsidRDefault="00DB1A6A" w:rsidP="004F071F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</w:tr>
      <w:tr w:rsidR="00DB1A6A" w:rsidRPr="00C75F51">
        <w:tc>
          <w:tcPr>
            <w:tcW w:w="1985" w:type="dxa"/>
          </w:tcPr>
          <w:p w:rsidR="00DB1A6A" w:rsidRPr="00C75F51" w:rsidRDefault="00DB1A6A" w:rsidP="004F071F">
            <w:pPr>
              <w:ind w:firstLine="17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701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59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  <w:tc>
          <w:tcPr>
            <w:tcW w:w="1560" w:type="dxa"/>
          </w:tcPr>
          <w:p w:rsidR="00DB1A6A" w:rsidRPr="00C75F51" w:rsidRDefault="00DB1A6A" w:rsidP="004F071F">
            <w:pPr>
              <w:spacing w:line="360" w:lineRule="auto"/>
              <w:ind w:left="0"/>
            </w:pPr>
          </w:p>
        </w:tc>
      </w:tr>
    </w:tbl>
    <w:p w:rsidR="00DB1A6A" w:rsidRDefault="00DB1A6A" w:rsidP="003F48EE">
      <w:pPr>
        <w:spacing w:line="360" w:lineRule="auto"/>
      </w:pPr>
    </w:p>
    <w:sectPr w:rsidR="00DB1A6A" w:rsidSect="00B210FE">
      <w:headerReference w:type="default" r:id="rId6"/>
      <w:pgSz w:w="16838" w:h="11906" w:orient="landscape"/>
      <w:pgMar w:top="170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A6A" w:rsidRDefault="00DB1A6A" w:rsidP="00B210FE">
      <w:pPr>
        <w:spacing w:before="0"/>
      </w:pPr>
      <w:r>
        <w:separator/>
      </w:r>
    </w:p>
  </w:endnote>
  <w:endnote w:type="continuationSeparator" w:id="0">
    <w:p w:rsidR="00DB1A6A" w:rsidRDefault="00DB1A6A" w:rsidP="00B210FE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A6A" w:rsidRDefault="00DB1A6A" w:rsidP="00B210FE">
      <w:pPr>
        <w:spacing w:before="0"/>
      </w:pPr>
      <w:r>
        <w:separator/>
      </w:r>
    </w:p>
  </w:footnote>
  <w:footnote w:type="continuationSeparator" w:id="0">
    <w:p w:rsidR="00DB1A6A" w:rsidRDefault="00DB1A6A" w:rsidP="00B210FE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A6A" w:rsidRDefault="00DB1A6A">
    <w:pPr>
      <w:pStyle w:val="Header"/>
    </w:pPr>
    <w:r>
      <w:rPr>
        <w:noProof/>
        <w:lang w:eastAsia="pt-PT"/>
      </w:rPr>
      <w:pict>
        <v:group id="_x0000_s2049" style="position:absolute;left:0;text-align:left;margin-left:0;margin-top:22.4pt;width:798.2pt;height:41.75pt;z-index:251660288;mso-position-horizontal:center;mso-position-horizontal-relative:page;mso-position-vertical-relative:page" coordorigin="330,308" coordsize="11586,835" o:allowincell="f">
          <v:rect id="_x0000_s2050" style="position:absolute;left:377;top:360;width:9346;height:720;mso-position-horizontal-relative:page;mso-position-vertical:center;mso-position-vertical-relative:top-margin-area;v-text-anchor:middle" fillcolor="#e36c0a" stroked="f" strokecolor="white" strokeweight="1.5pt">
            <v:textbox style="mso-next-textbox:#_x0000_s2050">
              <w:txbxContent>
                <w:p w:rsidR="00DB1A6A" w:rsidRPr="00C75F51" w:rsidRDefault="00DB1A6A" w:rsidP="00B210FE">
                  <w:pPr>
                    <w:pStyle w:val="Header"/>
                    <w:ind w:left="0"/>
                    <w:rPr>
                      <w:color w:val="FFFFFF"/>
                      <w:sz w:val="28"/>
                      <w:szCs w:val="28"/>
                    </w:rPr>
                  </w:pPr>
                  <w:r w:rsidRPr="00C75F51">
                    <w:rPr>
                      <w:color w:val="FFFFFF"/>
                      <w:sz w:val="28"/>
                      <w:szCs w:val="28"/>
                    </w:rPr>
                    <w:t xml:space="preserve">Registo do Comportamento                                                      </w:t>
                  </w:r>
                </w:p>
              </w:txbxContent>
            </v:textbox>
          </v:rect>
          <v:rect id="_x0000_s2051" style="position:absolute;left:9763;top:360;width:2102;height:720;mso-position-horizontal-relative:page;mso-position-vertical:center;mso-position-vertical-relative:top-margin-area;v-text-anchor:middle" fillcolor="#9bbb59" stroked="f" strokecolor="white" strokeweight="2pt">
            <v:fill color2="#943634"/>
            <v:textbox style="mso-next-textbox:#_x0000_s2051">
              <w:txbxContent>
                <w:p w:rsidR="00DB1A6A" w:rsidRPr="003F48EE" w:rsidRDefault="00DB1A6A" w:rsidP="003F48EE"/>
              </w:txbxContent>
            </v:textbox>
          </v:rect>
          <v:rect id="_x0000_s2052" style="position:absolute;left:330;top:308;width:11586;height:835;mso-position-horizontal:center;mso-position-horizontal-relative:page;mso-position-vertical:center;mso-position-vertical-relative:top-margin-area" filled="f" strokeweight="1pt"/>
          <w10:wrap anchorx="page" anchory="margin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10FE"/>
    <w:rsid w:val="000A29AA"/>
    <w:rsid w:val="000E3D1C"/>
    <w:rsid w:val="001F51A8"/>
    <w:rsid w:val="003F48EE"/>
    <w:rsid w:val="004454E2"/>
    <w:rsid w:val="004F071F"/>
    <w:rsid w:val="005A4FC3"/>
    <w:rsid w:val="007400E1"/>
    <w:rsid w:val="007C2DBE"/>
    <w:rsid w:val="00815137"/>
    <w:rsid w:val="008B2193"/>
    <w:rsid w:val="009F5EDD"/>
    <w:rsid w:val="00AA00A3"/>
    <w:rsid w:val="00B210FE"/>
    <w:rsid w:val="00C75F51"/>
    <w:rsid w:val="00DB1A6A"/>
    <w:rsid w:val="00E47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0FE"/>
    <w:pPr>
      <w:spacing w:before="100" w:beforeAutospacing="1"/>
      <w:ind w:left="-170" w:right="57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210F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210FE"/>
    <w:pPr>
      <w:tabs>
        <w:tab w:val="center" w:pos="4252"/>
        <w:tab w:val="right" w:pos="8504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B210FE"/>
  </w:style>
  <w:style w:type="paragraph" w:styleId="Footer">
    <w:name w:val="footer"/>
    <w:basedOn w:val="Normal"/>
    <w:link w:val="FooterChar"/>
    <w:uiPriority w:val="99"/>
    <w:semiHidden/>
    <w:rsid w:val="00B210FE"/>
    <w:pPr>
      <w:tabs>
        <w:tab w:val="center" w:pos="4252"/>
        <w:tab w:val="right" w:pos="8504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210FE"/>
  </w:style>
  <w:style w:type="paragraph" w:styleId="BalloonText">
    <w:name w:val="Balloon Text"/>
    <w:basedOn w:val="Normal"/>
    <w:link w:val="BalloonTextChar"/>
    <w:uiPriority w:val="99"/>
    <w:semiHidden/>
    <w:rsid w:val="00B210F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10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9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72</Words>
  <Characters>392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Dia</dc:title>
  <dc:subject/>
  <dc:creator>Emília Bernardo</dc:creator>
  <cp:keywords/>
  <dc:description/>
  <cp:lastModifiedBy>Toni</cp:lastModifiedBy>
  <cp:revision>2</cp:revision>
  <dcterms:created xsi:type="dcterms:W3CDTF">2013-05-17T13:23:00Z</dcterms:created>
  <dcterms:modified xsi:type="dcterms:W3CDTF">2013-05-17T13:23:00Z</dcterms:modified>
</cp:coreProperties>
</file>